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BASSET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2 John Basset(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d.1410)(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(Wadley pp.85-6)</w:t>
      </w:r>
    </w:p>
    <w:p w:rsidR="00E277F2" w:rsidRDefault="00E277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 was pregnant at the time of John’s death.  (ibid.)</w:t>
      </w:r>
      <w:bookmarkStart w:id="0" w:name="_GoBack"/>
      <w:bookmarkEnd w:id="0"/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Oct.1410</w:t>
      </w:r>
      <w:r>
        <w:rPr>
          <w:rFonts w:ascii="Times New Roman" w:hAnsi="Times New Roman" w:cs="Times New Roman"/>
          <w:sz w:val="24"/>
          <w:szCs w:val="24"/>
        </w:rPr>
        <w:tab/>
        <w:t xml:space="preserve">John made her an executor of his Will, in which he bequeathed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her</w:t>
      </w:r>
      <w:proofErr w:type="spellEnd"/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dowery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lands, tenements, rents etc.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Slimbridge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</w:t>
      </w:r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3E38" w:rsidRPr="00B53E38" w:rsidRDefault="00B53E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</w:p>
    <w:sectPr w:rsidR="00B53E38" w:rsidRPr="00B53E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E38" w:rsidRDefault="00B53E38" w:rsidP="00E71FC3">
      <w:pPr>
        <w:spacing w:after="0" w:line="240" w:lineRule="auto"/>
      </w:pPr>
      <w:r>
        <w:separator/>
      </w:r>
    </w:p>
  </w:endnote>
  <w:endnote w:type="continuationSeparator" w:id="0">
    <w:p w:rsidR="00B53E38" w:rsidRDefault="00B53E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E38" w:rsidRDefault="00B53E38" w:rsidP="00E71FC3">
      <w:pPr>
        <w:spacing w:after="0" w:line="240" w:lineRule="auto"/>
      </w:pPr>
      <w:r>
        <w:separator/>
      </w:r>
    </w:p>
  </w:footnote>
  <w:footnote w:type="continuationSeparator" w:id="0">
    <w:p w:rsidR="00B53E38" w:rsidRDefault="00B53E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38"/>
    <w:rsid w:val="00AB52E8"/>
    <w:rsid w:val="00B16D3F"/>
    <w:rsid w:val="00B53E38"/>
    <w:rsid w:val="00E277F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5C3C5"/>
  <w15:chartTrackingRefBased/>
  <w15:docId w15:val="{CD47FA9A-0980-42C9-8CC8-79DA2B66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2016-03-22T14:54:00Z</dcterms:created>
  <dcterms:modified xsi:type="dcterms:W3CDTF">2016-03-22T15:13:00Z</dcterms:modified>
</cp:coreProperties>
</file>